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9B997" w14:textId="77777777" w:rsidR="00124617" w:rsidRDefault="00124617" w:rsidP="004F4CA7">
      <w:pPr>
        <w:pStyle w:val="Naslov"/>
      </w:pPr>
    </w:p>
    <w:p w14:paraId="3F71B77D" w14:textId="77777777" w:rsidR="00124617" w:rsidRDefault="00124617" w:rsidP="00492E7C">
      <w:pPr>
        <w:spacing w:before="0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F050DF" w14:paraId="635F4F2A" w14:textId="77777777" w:rsidTr="00AD5687">
        <w:tc>
          <w:tcPr>
            <w:tcW w:w="889" w:type="dxa"/>
          </w:tcPr>
          <w:p w14:paraId="089903E4" w14:textId="519B3006" w:rsidR="00F050DF" w:rsidRPr="000D6013" w:rsidRDefault="00F050DF" w:rsidP="00F050DF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</w:tcPr>
          <w:p w14:paraId="7136EE42" w14:textId="7158E484" w:rsidR="00F050DF" w:rsidRPr="000D6013" w:rsidRDefault="00F050DF" w:rsidP="00F050DF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602-02/23-02/01</w:t>
            </w:r>
          </w:p>
        </w:tc>
      </w:tr>
      <w:tr w:rsidR="00F050DF" w14:paraId="5C95E0B1" w14:textId="77777777" w:rsidTr="00AD5687">
        <w:tc>
          <w:tcPr>
            <w:tcW w:w="889" w:type="dxa"/>
          </w:tcPr>
          <w:p w14:paraId="5A6CDB64" w14:textId="0E5D4132" w:rsidR="00F050DF" w:rsidRPr="000D6013" w:rsidRDefault="00F050DF" w:rsidP="00F050DF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URBROJ:</w:t>
            </w:r>
          </w:p>
        </w:tc>
        <w:tc>
          <w:tcPr>
            <w:tcW w:w="2429" w:type="dxa"/>
          </w:tcPr>
          <w:p w14:paraId="1D298311" w14:textId="0E33AEF1" w:rsidR="00F050DF" w:rsidRPr="000D6013" w:rsidRDefault="00F050DF" w:rsidP="00F050DF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2181-228-103/1-1</w:t>
            </w:r>
            <w:r w:rsidR="00D741D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ED5196" w14:paraId="2E63E01C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CD9C502" w14:textId="77777777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</w:p>
        </w:tc>
        <w:tc>
          <w:tcPr>
            <w:tcW w:w="2429" w:type="dxa"/>
            <w:vAlign w:val="center"/>
          </w:tcPr>
          <w:p w14:paraId="4967CE58" w14:textId="52FD4A49" w:rsidR="00ED5196" w:rsidRPr="000D6013" w:rsidRDefault="004F4CA7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 veljače, 2023.</w:t>
            </w:r>
          </w:p>
        </w:tc>
      </w:tr>
    </w:tbl>
    <w:p w14:paraId="4899595B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3E05C0F7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77793757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C8937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DAD2C" w14:textId="0193DE24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sveučilišni studij: </w:t>
            </w:r>
            <w:r w:rsidR="00DE65CA">
              <w:rPr>
                <w:rFonts w:ascii="Arial" w:hAnsi="Arial" w:cs="Arial"/>
                <w:sz w:val="20"/>
                <w:szCs w:val="20"/>
              </w:rPr>
              <w:t>Medicinsko laboratorijska dijagnostika</w:t>
            </w:r>
          </w:p>
        </w:tc>
      </w:tr>
      <w:tr w:rsidR="00294A5E" w:rsidRPr="00FC21C2" w14:paraId="246DD4B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4CF3F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337881F" w14:textId="7DD9A6D8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Splitu, Sveučilišni odjel zdravstvenih studija</w:t>
            </w:r>
          </w:p>
        </w:tc>
      </w:tr>
      <w:tr w:rsidR="00294A5E" w:rsidRPr="00FC21C2" w14:paraId="2813B870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877031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AE7C23E" w14:textId="77777777"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A5E" w:rsidRPr="00FC21C2" w14:paraId="7521183C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977A8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45EB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3EF26BDF" w14:textId="59948008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08EC16FF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ABA7EA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1558810" w14:textId="1E559BC2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9518F4D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6903A5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8F34D5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1D16EBC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3AF42D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44B63D6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E5DCD0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0F8FDCD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36037CB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p w14:paraId="0762BFC8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750729" w:rsidRPr="001B2804" w14:paraId="29073671" w14:textId="77777777" w:rsidTr="003D0B48">
        <w:tc>
          <w:tcPr>
            <w:tcW w:w="9060" w:type="dxa"/>
            <w:gridSpan w:val="2"/>
            <w:shd w:val="clear" w:color="auto" w:fill="CCECFF"/>
          </w:tcPr>
          <w:p w14:paraId="1BC328F6" w14:textId="77777777" w:rsidR="00750729" w:rsidRPr="001B2804" w:rsidRDefault="00750729" w:rsidP="003D0B48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750729" w:rsidRPr="001B2804" w14:paraId="5F8137E9" w14:textId="77777777" w:rsidTr="003D0B48">
        <w:tc>
          <w:tcPr>
            <w:tcW w:w="8259" w:type="dxa"/>
          </w:tcPr>
          <w:p w14:paraId="14C0550F" w14:textId="77777777" w:rsidR="00750729" w:rsidRPr="001B2804" w:rsidRDefault="00750729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 Pročelnika SOZS-a</w:t>
            </w:r>
          </w:p>
        </w:tc>
        <w:tc>
          <w:tcPr>
            <w:tcW w:w="801" w:type="dxa"/>
            <w:vAlign w:val="center"/>
          </w:tcPr>
          <w:p w14:paraId="318BE948" w14:textId="77777777" w:rsidR="00750729" w:rsidRDefault="00ED5FC0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06379471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75072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750729" w:rsidRPr="001B2804" w14:paraId="62F0726C" w14:textId="77777777" w:rsidTr="003D0B48">
        <w:tc>
          <w:tcPr>
            <w:tcW w:w="8259" w:type="dxa"/>
          </w:tcPr>
          <w:p w14:paraId="7B4ACDCB" w14:textId="77777777" w:rsidR="00750729" w:rsidRPr="001B2804" w:rsidRDefault="00750729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01" w:type="dxa"/>
            <w:vAlign w:val="center"/>
          </w:tcPr>
          <w:p w14:paraId="7FC5D104" w14:textId="77777777" w:rsidR="00750729" w:rsidRPr="001B2804" w:rsidRDefault="00ED5FC0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29975306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75072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750729" w:rsidRPr="001B2804" w14:paraId="7E54F006" w14:textId="77777777" w:rsidTr="003D0B48">
        <w:tc>
          <w:tcPr>
            <w:tcW w:w="8259" w:type="dxa"/>
          </w:tcPr>
          <w:p w14:paraId="3D628FB2" w14:textId="5441F146" w:rsidR="00750729" w:rsidRDefault="00750729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Mišljenje Odbora za unapr</w:t>
            </w:r>
            <w:r w:rsidR="00ED5FC0">
              <w:rPr>
                <w:rFonts w:ascii="Arial" w:hAnsi="Arial" w:cs="Arial"/>
                <w:sz w:val="20"/>
                <w:szCs w:val="20"/>
              </w:rPr>
              <w:t>j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eđenje kvalitete SOZS-a</w:t>
            </w:r>
          </w:p>
        </w:tc>
        <w:tc>
          <w:tcPr>
            <w:tcW w:w="801" w:type="dxa"/>
            <w:vAlign w:val="center"/>
          </w:tcPr>
          <w:p w14:paraId="092F802D" w14:textId="77777777" w:rsidR="00750729" w:rsidRDefault="00ED5FC0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783883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75072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750729" w:rsidRPr="001B2804" w14:paraId="108A0799" w14:textId="77777777" w:rsidTr="003D0B48">
        <w:tc>
          <w:tcPr>
            <w:tcW w:w="8259" w:type="dxa"/>
          </w:tcPr>
          <w:p w14:paraId="1B89006E" w14:textId="77777777" w:rsidR="00750729" w:rsidRDefault="00750729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Dopusnica studijskog programa</w:t>
            </w:r>
          </w:p>
        </w:tc>
        <w:tc>
          <w:tcPr>
            <w:tcW w:w="801" w:type="dxa"/>
            <w:vAlign w:val="center"/>
          </w:tcPr>
          <w:p w14:paraId="71E24550" w14:textId="77777777" w:rsidR="00750729" w:rsidRDefault="00ED5FC0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483269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75072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750729" w:rsidRPr="001B2804" w14:paraId="2D1594AA" w14:textId="77777777" w:rsidTr="003D0B48">
        <w:tc>
          <w:tcPr>
            <w:tcW w:w="8259" w:type="dxa"/>
          </w:tcPr>
          <w:p w14:paraId="1A52440A" w14:textId="77777777" w:rsidR="00750729" w:rsidRPr="001B2804" w:rsidRDefault="00750729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01" w:type="dxa"/>
            <w:vAlign w:val="center"/>
          </w:tcPr>
          <w:p w14:paraId="6108E3BC" w14:textId="77777777" w:rsidR="00750729" w:rsidRPr="001B2804" w:rsidRDefault="00ED5FC0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35172417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75072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7264065D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02550C29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B0D82" w14:textId="77777777" w:rsidR="00B64C16" w:rsidRDefault="00B64C16">
      <w:r>
        <w:separator/>
      </w:r>
    </w:p>
  </w:endnote>
  <w:endnote w:type="continuationSeparator" w:id="0">
    <w:p w14:paraId="225D1FEF" w14:textId="77777777" w:rsidR="00B64C16" w:rsidRDefault="00B6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14:paraId="6735BE9B" w14:textId="77777777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3DE2B3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BB02B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0BA22B47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AC0E69A" wp14:editId="355B96E9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630B79" w14:textId="30E2F362" w:rsidR="000A587A" w:rsidRPr="009B1C3F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34430D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5DBC0223" w14:textId="77777777" w:rsidR="0045008F" w:rsidRPr="000A587A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0B8AA" w14:textId="77777777" w:rsidR="00B64C16" w:rsidRDefault="00B64C16">
      <w:r>
        <w:separator/>
      </w:r>
    </w:p>
  </w:footnote>
  <w:footnote w:type="continuationSeparator" w:id="0">
    <w:p w14:paraId="04D36FD9" w14:textId="77777777" w:rsidR="00B64C16" w:rsidRDefault="00B64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26D5A" w14:textId="77777777" w:rsidR="00ED5196" w:rsidRDefault="00ED5196" w:rsidP="00F94A5B">
    <w:pPr>
      <w:pStyle w:val="Zaglavlje"/>
      <w:spacing w:before="0"/>
    </w:pPr>
  </w:p>
  <w:p w14:paraId="7C2A0AE1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1C8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0233575" wp14:editId="31C6956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033ADC94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042CC1DB" w14:textId="77777777" w:rsidR="00ED5196" w:rsidRPr="003572E5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A5E90B2" wp14:editId="08E1D54F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6145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1E"/>
    <w:rsid w:val="000060F2"/>
    <w:rsid w:val="000507E9"/>
    <w:rsid w:val="0005246D"/>
    <w:rsid w:val="00060F62"/>
    <w:rsid w:val="00072B32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290F"/>
    <w:rsid w:val="00196054"/>
    <w:rsid w:val="001B2804"/>
    <w:rsid w:val="001B6633"/>
    <w:rsid w:val="001E4E9F"/>
    <w:rsid w:val="00212314"/>
    <w:rsid w:val="00220CD7"/>
    <w:rsid w:val="00231FD6"/>
    <w:rsid w:val="00277D6C"/>
    <w:rsid w:val="00294A5E"/>
    <w:rsid w:val="002F08BA"/>
    <w:rsid w:val="002F5E2B"/>
    <w:rsid w:val="00301434"/>
    <w:rsid w:val="00303F22"/>
    <w:rsid w:val="003127E6"/>
    <w:rsid w:val="00320CDC"/>
    <w:rsid w:val="0032178E"/>
    <w:rsid w:val="003270C8"/>
    <w:rsid w:val="00331DCF"/>
    <w:rsid w:val="0033225E"/>
    <w:rsid w:val="00334FDE"/>
    <w:rsid w:val="00342489"/>
    <w:rsid w:val="0034430D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5008F"/>
    <w:rsid w:val="0047495E"/>
    <w:rsid w:val="00492E7C"/>
    <w:rsid w:val="0049572F"/>
    <w:rsid w:val="004A6E16"/>
    <w:rsid w:val="004C7CD0"/>
    <w:rsid w:val="004D0D72"/>
    <w:rsid w:val="004F4CA7"/>
    <w:rsid w:val="0050504C"/>
    <w:rsid w:val="00542C58"/>
    <w:rsid w:val="00557CCD"/>
    <w:rsid w:val="005A1CFE"/>
    <w:rsid w:val="005D3C1F"/>
    <w:rsid w:val="005F39EA"/>
    <w:rsid w:val="00641A8A"/>
    <w:rsid w:val="00656E60"/>
    <w:rsid w:val="00661760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0729"/>
    <w:rsid w:val="0075237F"/>
    <w:rsid w:val="00770138"/>
    <w:rsid w:val="0077434A"/>
    <w:rsid w:val="00791BD2"/>
    <w:rsid w:val="007B2165"/>
    <w:rsid w:val="007E52D1"/>
    <w:rsid w:val="007F4396"/>
    <w:rsid w:val="00802628"/>
    <w:rsid w:val="00811D62"/>
    <w:rsid w:val="008179D8"/>
    <w:rsid w:val="00817A34"/>
    <w:rsid w:val="00841B63"/>
    <w:rsid w:val="00854A3F"/>
    <w:rsid w:val="00872A30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E0D20"/>
    <w:rsid w:val="00A06194"/>
    <w:rsid w:val="00A11BB8"/>
    <w:rsid w:val="00A13DA9"/>
    <w:rsid w:val="00A97516"/>
    <w:rsid w:val="00AB0DAF"/>
    <w:rsid w:val="00AC15F8"/>
    <w:rsid w:val="00B247C9"/>
    <w:rsid w:val="00B543B7"/>
    <w:rsid w:val="00B64C16"/>
    <w:rsid w:val="00B75D7F"/>
    <w:rsid w:val="00B9014A"/>
    <w:rsid w:val="00B946E6"/>
    <w:rsid w:val="00B96863"/>
    <w:rsid w:val="00BB2608"/>
    <w:rsid w:val="00BC1483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41D0"/>
    <w:rsid w:val="00D77D0B"/>
    <w:rsid w:val="00D87CE5"/>
    <w:rsid w:val="00D918D6"/>
    <w:rsid w:val="00DC515A"/>
    <w:rsid w:val="00DC6671"/>
    <w:rsid w:val="00DC7A39"/>
    <w:rsid w:val="00DD66F3"/>
    <w:rsid w:val="00DE65CA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AC6"/>
    <w:rsid w:val="00ED5196"/>
    <w:rsid w:val="00ED5FC0"/>
    <w:rsid w:val="00ED65AF"/>
    <w:rsid w:val="00EE255D"/>
    <w:rsid w:val="00F03E30"/>
    <w:rsid w:val="00F050DF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8484d6"/>
    </o:shapedefaults>
    <o:shapelayout v:ext="edit">
      <o:idmap v:ext="edit" data="1"/>
    </o:shapelayout>
  </w:shapeDefaults>
  <w:decimalSymbol w:val=","/>
  <w:listSeparator w:val=";"/>
  <w14:docId w14:val="7C94DF1B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aslov">
    <w:name w:val="Title"/>
    <w:basedOn w:val="Normal"/>
    <w:next w:val="Normal"/>
    <w:link w:val="NaslovChar"/>
    <w:qFormat/>
    <w:rsid w:val="004F4CA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rsid w:val="004F4CA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3996E-24D1-46C4-A649-57F763276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2</TotalTime>
  <Pages>1</Pages>
  <Words>110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1001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Mario</cp:lastModifiedBy>
  <cp:revision>8</cp:revision>
  <cp:lastPrinted>2012-04-19T08:07:00Z</cp:lastPrinted>
  <dcterms:created xsi:type="dcterms:W3CDTF">2023-02-07T17:56:00Z</dcterms:created>
  <dcterms:modified xsi:type="dcterms:W3CDTF">2023-02-08T13:39:00Z</dcterms:modified>
</cp:coreProperties>
</file>